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49e970" w14:textId="649e97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85BAB">
        <w:t>93</w:t>
      </w:r>
      <w:r w:rsidRPr="002C1CDD">
        <w:t>. St-</w:t>
      </w:r>
      <w:r w:rsidR="0040115C">
        <w:t>1589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585BAB">
        <w:t>93</w:t>
      </w:r>
      <w:r w:rsidRPr="002C1CDD">
        <w:t>. St-</w:t>
      </w:r>
      <w:r w:rsidR="0040115C">
        <w:t>1589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0115C" w:rsidP="0040115C" w:rsidRDefault="006826ED">
      <w:r>
        <w:t xml:space="preserve">            </w:t>
      </w:r>
      <w:r w:rsidR="0040115C">
        <w:t xml:space="preserve">PUBLICARE PAVLOVIĆ jednostavno društvo s ograničenom odgovornošću za usluge, </w:t>
      </w:r>
      <w:proofErr w:type="spellStart"/>
      <w:r w:rsidR="0040115C">
        <w:t>Maretićeva</w:t>
      </w:r>
      <w:proofErr w:type="spellEnd"/>
      <w:r w:rsidR="0040115C">
        <w:t xml:space="preserve"> 6</w:t>
      </w:r>
      <w:r w:rsidR="00585BAB">
        <w:t xml:space="preserve"> 10000 Zagreb,</w:t>
      </w:r>
      <w:r w:rsidR="00DC17C3">
        <w:t xml:space="preserve"> </w:t>
      </w:r>
      <w:r w:rsidRPr="002C1CDD">
        <w:t xml:space="preserve">OIB: </w:t>
      </w:r>
      <w:r w:rsidR="0040115C">
        <w:t>93012714156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115C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0115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011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115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11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11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1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599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2020.</izvorni_sadrzaj>
    <derivirana_varijabla naziv="DomainObject.Predmet.DatumIzradeOptuznogAkta_1">12. studenog 2020.</derivirana_varijabla>
  </DomainObject.Predmet.DatumIzradeOptuznogAkta>
  <DomainObject.Predmet.DatumIzradeOptuznogAktaFormated>
    <izvorni_sadrzaj>12.11.2020.</izvorni_sadrzaj>
    <derivirana_varijabla naziv="DomainObject.Predmet.DatumIzradeOptuznogAktaFormated_1">12.11.2020.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2020.</izvorni_sadrzaj>
    <derivirana_varijabla naziv="DomainObject.Predmet.DatumPrimitkaOptuznogAkta_1">12.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St-1589/2020</izvorni_sadrzaj>
    <derivirana_varijabla naziv="DomainObject.Predmet.OznakaBroj_1">St-1589/2020</derivirana_varijabla>
  </DomainObject.Predmet.OznakaBroj>
  <DomainObject.Predmet.OznakaBrojOptuznogAkta>
    <izvorni_sadrzaj>04-06-20-2578</izvorni_sadrzaj>
    <derivirana_varijabla naziv="DomainObject.Predmet.OznakaBrojOptuznogAkta_1">04-06-20-2578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PUBLICARE PAVLOVIĆ jednostavno društvo s ograničenom odgovornošću za usluge</izvorni_sadrzaj>
    <derivirana_varijabla naziv="DomainObject.Predmet.ProtustrankaFormated_1">  PUBLICARE PAVLOVIĆ jednostavno društvo s ograničenom odgovornošću za usluge</derivirana_varijabla>
  </DomainObject.Predmet.ProtustrankaFormated>
  <DomainObject.Predmet.ProtustrankaFormatedOIB>
    <izvorni_sadrzaj>  PUBLICARE PAVLOVIĆ jednostavno društvo s ograničenom odgovornošću za usluge, OIB 93012714156</izvorni_sadrzaj>
    <derivirana_varijabla naziv="DomainObject.Predmet.ProtustrankaFormatedOIB_1">  PUBLICARE PAVLOVIĆ jednostavno društvo s ograničenom odgovornošću za usluge, OIB 93012714156</derivirana_varijabla>
  </DomainObject.Predmet.ProtustrankaFormatedOIB>
  <DomainObject.Predmet.ProtustrankaFormatedWithAdress>
    <izvorni_sadrzaj> PUBLICARE PAVLOVIĆ jednostavno društvo s ograničenom odgovornošću za usluge, Maretićeva 6, 10000 Zagreb</izvorni_sadrzaj>
    <derivirana_varijabla naziv="DomainObject.Predmet.ProtustrankaFormatedWithAdress_1"> PUBLICARE PAVLOVIĆ jednostavno društvo s ograničenom odgovornošću za usluge, Maretićeva 6, 10000 Zagreb</derivirana_varijabla>
  </DomainObject.Predmet.ProtustrankaFormatedWithAdress>
  <DomainObject.Predmet.ProtustrankaFormatedWithAdressOIB>
    <izvorni_sadrzaj> PUBLICARE PAVLOVIĆ jednostavno društvo s ograničenom odgovornošću za usluge, OIB 93012714156, Maretićeva 6, 10000 Zagreb</izvorni_sadrzaj>
    <derivirana_varijabla naziv="DomainObject.Predmet.ProtustrankaFormatedWithAdressOIB_1"> PUBLICARE PAVLOVIĆ jednostavno društvo s ograničenom odgovornošću za usluge, OIB 93012714156, Maretićeva 6, 10000 Zagreb</derivirana_varijabla>
  </DomainObject.Predmet.ProtustrankaFormatedWithAdressOIB>
  <DomainObject.Predmet.ProtustrankaWithAdress>
    <izvorni_sadrzaj>PUBLICARE PAVLOVIĆ jednostavno društvo s ograničenom odgovornošću za usluge Maretićeva 6, 10000 Zagreb</izvorni_sadrzaj>
    <derivirana_varijabla naziv="DomainObject.Predmet.ProtustrankaWithAdress_1">PUBLICARE PAVLOVIĆ jednostavno društvo s ograničenom odgovornošću za usluge Maretićeva 6, 10000 Zagreb</derivirana_varijabla>
  </DomainObject.Predmet.ProtustrankaWithAdress>
  <DomainObject.Predmet.ProtustrankaWithAdressOIB>
    <izvorni_sadrzaj>PUBLICARE PAVLOVIĆ jednostavno društvo s ograničenom odgovornošću za usluge, OIB 93012714156, Maretićeva 6, 10000 Zagreb</izvorni_sadrzaj>
    <derivirana_varijabla naziv="DomainObject.Predmet.ProtustrankaWithAdressOIB_1">PUBLICARE PAVLOVIĆ jednostavno društvo s ograničenom odgovornošću za usluge, OIB 93012714156, Maretićeva 6, 10000 Zagreb</derivirana_varijabla>
  </DomainObject.Predmet.ProtustrankaWithAdressOIB>
  <DomainObject.Predmet.ProtustrankaNazivFormated>
    <izvorni_sadrzaj>PUBLICARE PAVLOVIĆ jednostavno društvo s ograničenom odgovornošću za usluge</izvorni_sadrzaj>
    <derivirana_varijabla naziv="DomainObject.Predmet.ProtustrankaNazivFormated_1">PUBLICARE PAVLOVIĆ jednostavno društvo s ograničenom odgovornošću za usluge</derivirana_varijabla>
  </DomainObject.Predmet.ProtustrankaNazivFormated>
  <DomainObject.Predmet.ProtustrankaNazivFormatedOIB>
    <izvorni_sadrzaj>PUBLICARE PAVLOVIĆ jednostavno društvo s ograničenom odgovornošću za usluge, OIB 93012714156</izvorni_sadrzaj>
    <derivirana_varijabla naziv="DomainObject.Predmet.ProtustrankaNazivFormatedOIB_1">PUBLICARE PAVLOVIĆ jednostavno društvo s ograničenom odgovornošću za usluge, OIB 93012714156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PUBLICARE PAVLOVIĆ jednostavno društvo s ograničenom odgovornošću za usluge</item>
    </izvorni_sadrzaj>
    <derivirana_varijabla naziv="DomainObject.Predmet.ProtuStrankaListFormated_1">
      <item>PUBLICARE PAVLOVIĆ jednostavno društvo s ograničenom odgovornošću za usluge</item>
    </derivirana_varijabla>
  </DomainObject.Predmet.ProtuStrankaListFormated>
  <DomainObject.Predmet.ProtuStrankaListFormatedOIB>
    <izvorni_sadrzaj>
      <item>PUBLICARE PAVLOVIĆ jednostavno društvo s ograničenom odgovornošću za usluge, OIB 93012714156</item>
    </izvorni_sadrzaj>
    <derivirana_varijabla naziv="DomainObject.Predmet.ProtuStrankaListFormatedOIB_1">
      <item>PUBLICARE PAVLOVIĆ jednostavno društvo s ograničenom odgovornošću za usluge, OIB 93012714156</item>
    </derivirana_varijabla>
  </DomainObject.Predmet.ProtuStrankaListFormatedOIB>
  <DomainObject.Predmet.ProtuStrankaListFormatedWithAdress>
    <izvorni_sadrzaj>
      <item>PUBLICARE PAVLOVIĆ jednostavno društvo s ograničenom odgovornošću za usluge, Maretićeva 6, 10000 Zagreb</item>
    </izvorni_sadrzaj>
    <derivirana_varijabla naziv="DomainObject.Predmet.ProtuStrankaListFormatedWithAdress_1">
      <item>PUBLICARE PAVLOVIĆ jednostavno društvo s ograničenom odgovornošću za usluge, Maretićeva 6, 10000 Zagreb</item>
    </derivirana_varijabla>
  </DomainObject.Predmet.ProtuStrankaListFormatedWithAdress>
  <DomainObject.Predmet.ProtuStrankaListFormatedWithAdressOIB>
    <izvorni_sadrzaj>
      <item>PUBLICARE PAVLOVIĆ jednostavno društvo s ograničenom odgovornošću za usluge, OIB 93012714156, Maretićeva 6, 10000 Zagreb</item>
    </izvorni_sadrzaj>
    <derivirana_varijabla naziv="DomainObject.Predmet.ProtuStrankaListFormatedWithAdressOIB_1">
      <item>PUBLICARE PAVLOVIĆ jednostavno društvo s ograničenom odgovornošću za usluge, OIB 93012714156, Maretićeva 6, 10000 Zagreb</item>
    </derivirana_varijabla>
  </DomainObject.Predmet.ProtuStrankaListFormatedWithAdressOIB>
  <DomainObject.Predmet.ProtuStrankaListNazivFormated>
    <izvorni_sadrzaj>
      <item>PUBLICARE PAVLOVIĆ jednostavno društvo s ograničenom odgovornošću za usluge</item>
    </izvorni_sadrzaj>
    <derivirana_varijabla naziv="DomainObject.Predmet.ProtuStrankaListNazivFormated_1">
      <item>PUBLICARE PAVLOVIĆ jednostavno društvo s ograničenom odgovornošću za usluge</item>
    </derivirana_varijabla>
  </DomainObject.Predmet.ProtuStrankaListNazivFormated>
  <DomainObject.Predmet.ProtuStrankaListNazivFormatedOIB>
    <izvorni_sadrzaj>
      <item>PUBLICARE PAVLOVIĆ jednostavno društvo s ograničenom odgovornošću za usluge, OIB 93012714156</item>
    </izvorni_sadrzaj>
    <derivirana_varijabla naziv="DomainObject.Predmet.ProtuStrankaListNazivFormatedOIB_1">
      <item>PUBLICARE PAVLOVIĆ jednostavno društvo s ograničenom odgovornošću za usluge, OIB 93012714156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PUBLICARE PAVLOVIĆ jednostavno društvo s ograničenom odgovornošću za usluge</izvorni_sadrzaj>
    <derivirana_varijabla naziv="DomainObject.Predmet.ProtustrankaIDrugi_1">PUBLICARE PAVLOVIĆ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PUBLICARE PAVLOVIĆ jednostavno društvo s ograničenom odgovornošću za usluge, OIB 93012714156, Maretićeva 6, 10000 Zagreb</izvorni_sadrzaj>
    <derivirana_varijabla naziv="DomainObject.Predmet.ProtustrankaIDrugiAdressOIB_1">PUBLICARE PAVLOVIĆ jednostavno društvo s ograničenom odgovornošću za usluge, OIB 93012714156, Maretićeva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PUBLICARE PAVLOVIĆ jednostavno društvo s ograničenom odgovornošću za usluge</item>
      <item>Financijska agencija</item>
    </izvorni_sadrzaj>
    <derivirana_varijabla naziv="DomainObject.Predmet.SudioniciListNaziv_1">
      <item>PUBLICARE PAVLOVIĆ jednostavno društvo s ograničenom odgovornošću za usluge</item>
      <item>Financijska agencija</item>
    </derivirana_varijabla>
  </DomainObject.Predmet.SudioniciListNaziv>
  <DomainObject.Predmet.SudioniciListAdressOIB>
    <izvorni_sadrzaj>
      <item>PUBLICARE PAVLOVIĆ jednostavno društvo s ograničenom odgovornošću za usluge, OIB 93012714156, Maretićeva 6,10000 Zagreb</item>
      <item>Financijska agencija, OIB 85821130368, TRG SVIBANJSKIH ŽRTAVA 1995. 1,10000 Zagreb</item>
    </izvorni_sadrzaj>
    <derivirana_varijabla naziv="DomainObject.Predmet.SudioniciListAdressOIB_1">
      <item>PUBLICARE PAVLOVIĆ jednostavno društvo s ograničenom odgovornošću za usluge, OIB 93012714156, Maretićeva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93012714156</item>
      <item>, OIB 85821130368</item>
    </izvorni_sadrzaj>
    <derivirana_varijabla naziv="DomainObject.Predmet.SudioniciListNazivOIB_1">
      <item>, OIB 93012714156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840</properties:Characters>
  <properties:Lines>47</properties:Lines>
  <properties:Paragraphs>24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2020-11-28T10:06:00Z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